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A39F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A39F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A39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A39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A39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A39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A39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A39FD" w:rsidRPr="00CA39FD">
          <w:rPr>
            <w:b w:val="0"/>
          </w:rPr>
          <w:t xml:space="preserve"> 07143/027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A39FD" w:rsidP="00232C8F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A39FD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A39FD" w:rsidRPr="00CA39FD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A39FD" w:rsidRPr="00CA39FD">
          <w:rPr>
            <w:rStyle w:val="aa"/>
          </w:rPr>
          <w:t>4;</w:t>
        </w:r>
        <w:r w:rsidR="00CA39FD" w:rsidRPr="00CA39FD">
          <w:rPr>
            <w:u w:val="single"/>
          </w:rPr>
          <w:t xml:space="preserve">  07143/027, 07143/027-1А (07143/027), 07143/027-2А (07143/027), 07143/027-3А (07143/027)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A39FD" w:rsidRPr="00CA39FD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A39FD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A39FD" w:rsidP="00C31869">
            <w:pPr>
              <w:jc w:val="center"/>
            </w:pPr>
            <w:r>
              <w:t>13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A39FD" w:rsidP="00C31869">
            <w:pPr>
              <w:jc w:val="center"/>
            </w:pPr>
            <w:r>
              <w:t>13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A39F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A39F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A39FD" w:rsidP="00C31869">
            <w:pPr>
              <w:jc w:val="center"/>
            </w:pPr>
            <w:r>
              <w:t>014-632-108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141-652-232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122-546-473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014-632-053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014-300-323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001-106-685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018-025-256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142-527-140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050-691-240 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018-194-366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018-194-377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018-194-367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  <w:tr w:rsidR="00CA39F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A39FD" w:rsidRDefault="00CA39FD" w:rsidP="00C31869">
            <w:pPr>
              <w:jc w:val="center"/>
            </w:pPr>
            <w:r>
              <w:t>018-194-365 56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39FD" w:rsidRPr="003947ED" w:rsidRDefault="00CA39FD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A39FD" w:rsidRPr="00CA39FD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A39FD" w:rsidRPr="00CA39FD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 xml:space="preserve">условий </w:t>
            </w:r>
            <w:r w:rsidRPr="003947ED">
              <w:lastRenderedPageBreak/>
              <w:t>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lastRenderedPageBreak/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</w:t>
            </w:r>
            <w:r w:rsidRPr="003947ED">
              <w:lastRenderedPageBreak/>
              <w:t>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A39F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A39F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A39F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A39FD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A39F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A39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429D9" w:rsidRPr="009429D9">
          <w:rPr>
            <w:i/>
            <w:u w:val="single"/>
          </w:rPr>
          <w:t>1. Рекомендации по улучшению и оздоровлению условий труда:</w:t>
        </w:r>
        <w:r w:rsidR="009429D9" w:rsidRPr="009429D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9429D9" w:rsidRPr="009429D9">
          <w:rPr>
            <w:i/>
            <w:u w:val="single"/>
          </w:rPr>
          <w:tab/>
          <w:t>   </w:t>
        </w:r>
        <w:r w:rsidR="009429D9" w:rsidRPr="009429D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9429D9" w:rsidRPr="009429D9">
          <w:rPr>
            <w:i/>
            <w:u w:val="single"/>
          </w:rPr>
          <w:tab/>
          <w:t>   </w:t>
        </w:r>
        <w:r w:rsidR="009429D9" w:rsidRPr="009429D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9429D9" w:rsidRPr="009429D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429D9" w:rsidRPr="009429D9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A39F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A39F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A39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A39F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A39F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A39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9429D9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A39FD" w:rsidP="004E51DC">
            <w:pPr>
              <w:pStyle w:val="a8"/>
            </w:pPr>
            <w:r>
              <w:t>Шашкина Наталья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A39F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Ширясова Елена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Похлебаева Елена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Полюхина Алия Абдуловна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Акчурина Татьяна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Старикова Валентина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Карпышова Лидия Павловна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Грачева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Архипова Светлана Павловна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Кондратьева Галина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Курмашева Марьям Джафяровна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Фомичева Валентина Евгеньевна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EF07A3">
            <w:pPr>
              <w:pStyle w:val="a8"/>
            </w:pPr>
            <w:r>
              <w:t>Тугушева Нурия Ахметшиновна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9FD" w:rsidRPr="00CA39FD" w:rsidRDefault="00CA39FD" w:rsidP="004E51DC">
            <w:pPr>
              <w:pStyle w:val="a8"/>
            </w:pPr>
          </w:p>
        </w:tc>
      </w:tr>
      <w:tr w:rsidR="00CA39FD" w:rsidRPr="00CA39FD" w:rsidTr="00CA39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A39FD" w:rsidRPr="00CA39FD" w:rsidRDefault="00CA39FD" w:rsidP="00EF07A3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A39FD" w:rsidRPr="00CA39FD" w:rsidRDefault="00CA39FD" w:rsidP="004E51DC">
            <w:pPr>
              <w:pStyle w:val="a8"/>
              <w:rPr>
                <w:vertAlign w:val="superscript"/>
              </w:rPr>
            </w:pPr>
            <w:r w:rsidRPr="00CA39F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A39F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E5D91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E5D91" w:rsidRPr="00C31869">
            <w:rPr>
              <w:rStyle w:val="ad"/>
              <w:sz w:val="20"/>
              <w:szCs w:val="20"/>
            </w:rPr>
            <w:fldChar w:fldCharType="separate"/>
          </w:r>
          <w:r w:rsidR="00CA39FD">
            <w:rPr>
              <w:rStyle w:val="ad"/>
              <w:noProof/>
              <w:sz w:val="20"/>
              <w:szCs w:val="20"/>
            </w:rPr>
            <w:t>1</w:t>
          </w:r>
          <w:r w:rsidR="009E5D91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A39FD" w:rsidRPr="00CA39F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7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2280136383FB4F1E9613E5AA2992A14C"/>
    <w:docVar w:name="rm_id" w:val="208"/>
    <w:docVar w:name="rm_name" w:val="                                          "/>
    <w:docVar w:name="rm_number" w:val=" 07143/02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87CF7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501D"/>
    <w:rsid w:val="007D1852"/>
    <w:rsid w:val="007D2CEA"/>
    <w:rsid w:val="007D3BB6"/>
    <w:rsid w:val="008262B6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429D9"/>
    <w:rsid w:val="00966AAC"/>
    <w:rsid w:val="00967790"/>
    <w:rsid w:val="0098630F"/>
    <w:rsid w:val="009E5D91"/>
    <w:rsid w:val="009F6B7F"/>
    <w:rsid w:val="00A100AB"/>
    <w:rsid w:val="00A12349"/>
    <w:rsid w:val="00A24FF3"/>
    <w:rsid w:val="00A46EE7"/>
    <w:rsid w:val="00A5308C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A39FD"/>
    <w:rsid w:val="00CB3A61"/>
    <w:rsid w:val="00CC6D65"/>
    <w:rsid w:val="00CE3307"/>
    <w:rsid w:val="00D12FE3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